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52544" w14:textId="77777777" w:rsidR="00BE2B04" w:rsidRDefault="00BE2B04" w:rsidP="00BE2B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KYNGESTON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4B236AC2" w14:textId="77777777" w:rsidR="00BE2B04" w:rsidRDefault="00BE2B04" w:rsidP="00BE2B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r>
        <w:rPr>
          <w:rFonts w:cs="Times New Roman"/>
          <w:szCs w:val="24"/>
        </w:rPr>
        <w:t>Stokenham</w:t>
      </w:r>
      <w:proofErr w:type="spellEnd"/>
      <w:r>
        <w:rPr>
          <w:rFonts w:cs="Times New Roman"/>
          <w:szCs w:val="24"/>
        </w:rPr>
        <w:t>.</w:t>
      </w:r>
    </w:p>
    <w:p w14:paraId="28C37223" w14:textId="77777777" w:rsidR="00BE2B04" w:rsidRDefault="00BE2B04" w:rsidP="00BE2B04">
      <w:pPr>
        <w:pStyle w:val="NoSpacing"/>
        <w:rPr>
          <w:rFonts w:cs="Times New Roman"/>
          <w:szCs w:val="24"/>
        </w:rPr>
      </w:pPr>
    </w:p>
    <w:p w14:paraId="6CFE8480" w14:textId="77777777" w:rsidR="00BE2B04" w:rsidRDefault="00BE2B04" w:rsidP="00BE2B04">
      <w:pPr>
        <w:pStyle w:val="NoSpacing"/>
        <w:rPr>
          <w:rFonts w:cs="Times New Roman"/>
          <w:szCs w:val="24"/>
        </w:rPr>
      </w:pPr>
    </w:p>
    <w:p w14:paraId="7B2E0FE4" w14:textId="77777777" w:rsidR="00BE2B04" w:rsidRDefault="00BE2B04" w:rsidP="00BE2B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Oct.1399</w:t>
      </w:r>
      <w:r>
        <w:rPr>
          <w:rFonts w:cs="Times New Roman"/>
          <w:szCs w:val="24"/>
        </w:rPr>
        <w:tab/>
        <w:t xml:space="preserve">He was presented to the parish church of </w:t>
      </w:r>
      <w:proofErr w:type="spellStart"/>
      <w:r>
        <w:rPr>
          <w:rFonts w:cs="Times New Roman"/>
          <w:szCs w:val="24"/>
        </w:rPr>
        <w:t>Stokenham</w:t>
      </w:r>
      <w:proofErr w:type="spellEnd"/>
      <w:r>
        <w:rPr>
          <w:rFonts w:cs="Times New Roman"/>
          <w:szCs w:val="24"/>
        </w:rPr>
        <w:t>, Devon.</w:t>
      </w:r>
    </w:p>
    <w:p w14:paraId="3124A586" w14:textId="77777777" w:rsidR="00BE2B04" w:rsidRDefault="00BE2B04" w:rsidP="00BE2B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1399-1401 p.1)</w:t>
      </w:r>
    </w:p>
    <w:p w14:paraId="65EEDDB8" w14:textId="77777777" w:rsidR="00BE2B04" w:rsidRDefault="00BE2B04" w:rsidP="00BE2B04">
      <w:pPr>
        <w:pStyle w:val="NoSpacing"/>
        <w:rPr>
          <w:rFonts w:cs="Times New Roman"/>
          <w:szCs w:val="24"/>
        </w:rPr>
      </w:pPr>
    </w:p>
    <w:p w14:paraId="17BCC618" w14:textId="77777777" w:rsidR="00BE2B04" w:rsidRDefault="00BE2B04" w:rsidP="00BE2B04">
      <w:pPr>
        <w:pStyle w:val="NoSpacing"/>
        <w:rPr>
          <w:rFonts w:cs="Times New Roman"/>
          <w:szCs w:val="24"/>
        </w:rPr>
      </w:pPr>
    </w:p>
    <w:p w14:paraId="40084FED" w14:textId="77777777" w:rsidR="00BE2B04" w:rsidRDefault="00BE2B04" w:rsidP="00BE2B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2024</w:t>
      </w:r>
    </w:p>
    <w:p w14:paraId="2E931E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48026" w14:textId="77777777" w:rsidR="00BE2B04" w:rsidRDefault="00BE2B04" w:rsidP="009139A6">
      <w:r>
        <w:separator/>
      </w:r>
    </w:p>
  </w:endnote>
  <w:endnote w:type="continuationSeparator" w:id="0">
    <w:p w14:paraId="4A027A44" w14:textId="77777777" w:rsidR="00BE2B04" w:rsidRDefault="00BE2B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1DB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84E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802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37AD0" w14:textId="77777777" w:rsidR="00BE2B04" w:rsidRDefault="00BE2B04" w:rsidP="009139A6">
      <w:r>
        <w:separator/>
      </w:r>
    </w:p>
  </w:footnote>
  <w:footnote w:type="continuationSeparator" w:id="0">
    <w:p w14:paraId="6C6562DE" w14:textId="77777777" w:rsidR="00BE2B04" w:rsidRDefault="00BE2B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4AD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899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BE1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B04"/>
    <w:rsid w:val="000666E0"/>
    <w:rsid w:val="002510B7"/>
    <w:rsid w:val="00270799"/>
    <w:rsid w:val="003A7A0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E2B04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98D48"/>
  <w15:chartTrackingRefBased/>
  <w15:docId w15:val="{A7F004C1-DF16-4F7A-852C-EE118E70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2024-10-27T17:15:00Z</dcterms:created>
  <dcterms:modified xsi:type="dcterms:W3CDTF">2024-10-27T17:15:00Z</dcterms:modified>
</cp:coreProperties>
</file>